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90a6d62" w14:textId="90a6d62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C670BB">
        <w:rPr>
          <w:rFonts w:ascii="Arial" w:hAnsi="Arial" w:cs="Arial"/>
        </w:rPr>
        <w:t>49</w:t>
      </w:r>
      <w:r w:rsidRPr="00C93BF8" w:rsidR="00AA2FC4">
        <w:rPr>
          <w:rFonts w:ascii="Arial" w:hAnsi="Arial" w:cs="Arial"/>
        </w:rPr>
        <w:t>/</w:t>
      </w:r>
      <w:r w:rsidR="00C670BB">
        <w:rPr>
          <w:rFonts w:ascii="Arial" w:hAnsi="Arial" w:cs="Arial"/>
        </w:rPr>
        <w:t>23</w:t>
      </w:r>
      <w:r w:rsidRPr="00C93BF8" w:rsidR="00085B51">
        <w:rPr>
          <w:rFonts w:ascii="Arial" w:hAnsi="Arial" w:cs="Arial"/>
        </w:rPr>
        <w:t>-</w:t>
      </w:r>
      <w:r w:rsidR="00D147D7">
        <w:rPr>
          <w:rFonts w:ascii="Arial" w:hAnsi="Arial" w:cs="Arial"/>
        </w:rPr>
        <w:t>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C670BB">
        <w:rPr>
          <w:rFonts w:ascii="Arial" w:hAnsi="Arial" w:cs="Arial"/>
        </w:rPr>
        <w:t>1. ožujka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C670BB">
        <w:rPr>
          <w:rFonts w:ascii="Arial" w:hAnsi="Arial" w:cs="Arial"/>
        </w:rPr>
        <w:t>MATERIJALI PROMET j.d.o.o., Murvica, Murvica 1 B, OIB: 15300569439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C670BB">
        <w:rPr>
          <w:rFonts w:ascii="Arial" w:hAnsi="Arial" w:cs="Arial"/>
        </w:rPr>
        <w:t>9,25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9E6B8D" w:rsidP="009E6B8D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7476E2">
        <w:rPr>
          <w:rFonts w:ascii="Arial" w:hAnsi="Arial" w:cs="Arial"/>
        </w:rPr>
        <w:t>nitko, dostava uredna</w:t>
      </w:r>
    </w:p>
    <w:p w:rsidR="009E6B8D" w:rsidP="009E6B8D" w:rsidRDefault="009E6B8D">
      <w:pPr>
        <w:jc w:val="both"/>
        <w:rPr>
          <w:rFonts w:ascii="Arial" w:hAnsi="Arial" w:cs="Arial"/>
        </w:rPr>
      </w:pPr>
    </w:p>
    <w:p w:rsidRPr="00C93BF8" w:rsidR="009E6B8D" w:rsidP="009E6B8D" w:rsidRDefault="009E6B8D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="0017521A" w:rsidP="00D31D3A" w:rsidRDefault="0017521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both"/>
        <w:rPr>
          <w:rFonts w:ascii="Arial" w:hAnsi="Arial" w:cs="Arial"/>
          <w:b/>
        </w:rPr>
      </w:pPr>
    </w:p>
    <w:p w:rsidRPr="00C93BF8" w:rsidR="00D31D3A" w:rsidP="00D31D3A" w:rsidRDefault="007476E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 ročišta. </w:t>
      </w:r>
      <w:r w:rsidRPr="00C93BF8" w:rsidR="00D31D3A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7476E2">
        <w:rPr>
          <w:rFonts w:ascii="Arial" w:hAnsi="Arial" w:cs="Arial"/>
        </w:rPr>
        <w:t>9,30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7476E2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C670BB">
      <w:rPr>
        <w:rFonts w:ascii="Arial" w:hAnsi="Arial" w:cs="Arial"/>
      </w:rPr>
      <w:t>49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C670BB">
      <w:rPr>
        <w:rFonts w:ascii="Arial" w:hAnsi="Arial" w:cs="Arial"/>
      </w:rPr>
      <w:t>23</w:t>
    </w:r>
    <w:r w:rsidRPr="00C71230" w:rsidR="0074759D">
      <w:rPr>
        <w:rFonts w:ascii="Arial" w:hAnsi="Arial" w:cs="Arial"/>
      </w:rPr>
      <w:t>-</w:t>
    </w:r>
    <w:r w:rsidR="00C670BB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7577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0C53"/>
    <w:rsid w:val="00041453"/>
    <w:rsid w:val="0004160B"/>
    <w:rsid w:val="000451F4"/>
    <w:rsid w:val="00046A96"/>
    <w:rsid w:val="00046BB1"/>
    <w:rsid w:val="00046C3C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D4BDC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4D09"/>
    <w:rsid w:val="00146934"/>
    <w:rsid w:val="0015140C"/>
    <w:rsid w:val="001516C2"/>
    <w:rsid w:val="00151FA4"/>
    <w:rsid w:val="0015743E"/>
    <w:rsid w:val="00162A85"/>
    <w:rsid w:val="001633D2"/>
    <w:rsid w:val="001652E0"/>
    <w:rsid w:val="0017521A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44A6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0AF7"/>
    <w:rsid w:val="00253BEE"/>
    <w:rsid w:val="002560C0"/>
    <w:rsid w:val="002561F2"/>
    <w:rsid w:val="00261D31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25D08"/>
    <w:rsid w:val="00430A7B"/>
    <w:rsid w:val="00432E44"/>
    <w:rsid w:val="004353EF"/>
    <w:rsid w:val="004457E4"/>
    <w:rsid w:val="00455D40"/>
    <w:rsid w:val="00471B4D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102D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6961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0793A"/>
    <w:rsid w:val="00710BB2"/>
    <w:rsid w:val="007125D2"/>
    <w:rsid w:val="00714549"/>
    <w:rsid w:val="0072157D"/>
    <w:rsid w:val="00722F11"/>
    <w:rsid w:val="00723ED7"/>
    <w:rsid w:val="00735D59"/>
    <w:rsid w:val="00737DAE"/>
    <w:rsid w:val="0074301F"/>
    <w:rsid w:val="0074759D"/>
    <w:rsid w:val="007476E2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B79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2B4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1A6B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211"/>
    <w:rsid w:val="0098386F"/>
    <w:rsid w:val="009860F8"/>
    <w:rsid w:val="009872C0"/>
    <w:rsid w:val="0099316E"/>
    <w:rsid w:val="00993494"/>
    <w:rsid w:val="009A42B1"/>
    <w:rsid w:val="009A460F"/>
    <w:rsid w:val="009C0CF7"/>
    <w:rsid w:val="009C1DB7"/>
    <w:rsid w:val="009C3880"/>
    <w:rsid w:val="009E323C"/>
    <w:rsid w:val="009E55F7"/>
    <w:rsid w:val="009E6B8D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633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36CCC"/>
    <w:rsid w:val="00C42D57"/>
    <w:rsid w:val="00C56BD3"/>
    <w:rsid w:val="00C60B63"/>
    <w:rsid w:val="00C670BB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47D7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8797F"/>
    <w:rsid w:val="00EA153F"/>
    <w:rsid w:val="00EA3CF5"/>
    <w:rsid w:val="00EA6AC4"/>
    <w:rsid w:val="00EC0273"/>
    <w:rsid w:val="00EC65A5"/>
    <w:rsid w:val="00ED4838"/>
    <w:rsid w:val="00ED770A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49FA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0E0C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75777" v:ext="edit"/>
    <o:shapelayout v:ext="edit">
      <o:idmap data="1" v:ext="edit"/>
    </o:shapelayout>
  </w:shapeDefaults>
  <w:decimalSymbol w:val=","/>
  <w:listSeparator w:val=";"/>
  <w15:docId w15:val="{8EC7F9E2-22EB-44B3-B913-5B2B818851B5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98321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8321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83211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83211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83211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1. ožujka 2023.</izvorni_sadrzaj>
    <derivirana_varijabla naziv="DomainObject.StvarniPocetakDatum_1">1. ožujka 2023.</derivirana_varijabla>
  </DomainObject.StvarniPocetakDatum>
  <DomainObject.StvarniZavrsetakDatum>
    <izvorni_sadrzaj>1. ožujka 2023.</izvorni_sadrzaj>
    <derivirana_varijabla naziv="DomainObject.StvarniZavrsetakDatum_1">1. ožujka 2023.</derivirana_varijabla>
  </DomainObject.StvarniZavrsetakDatum>
  <DomainObject.PlaniraniZavrsetakDatum>
    <izvorni_sadrzaj>1. ožujka 2023.</izvorni_sadrzaj>
    <derivirana_varijabla naziv="DomainObject.PlaniraniZavrsetakDatum_1">1. ožujka 2023.</derivirana_varijabla>
  </DomainObject.PlaniraniZavrsetakDatum>
  <DomainObject.PlaniraniPocetakDatum>
    <izvorni_sadrzaj>1. ožujka 2023.</izvorni_sadrzaj>
    <derivirana_varijabla naziv="DomainObject.PlaniraniPocetakDatum_1">1. ožujka 2023.</derivirana_varijabla>
  </DomainObject.PlaniraniPocetakDatum>
  <DomainObject.StvarniPocetakVrijeme>
    <izvorni_sadrzaj>09:25</izvorni_sadrzaj>
    <derivirana_varijabla naziv="DomainObject.StvarniPocetakVrijeme_1">09:25</derivirana_varijabla>
  </DomainObject.StvarniPocetakVrijeme>
  <DomainObject.StvarniZavrsetakVrijeme>
    <izvorni_sadrzaj>09:30</izvorni_sadrzaj>
    <derivirana_varijabla naziv="DomainObject.StvarniZavrsetakVrijeme_1">09:30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09:25</izvorni_sadrzaj>
    <derivirana_varijabla naziv="DomainObject.PlaniraniPocetakVrijeme_1">09:25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ožujka 2023.</izvorni_sadrzaj>
    <derivirana_varijabla naziv="DomainObject.Zapisnik.DatumKreiranja_1">1. ožujka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St-49/2023-7</izvorni_sadrzaj>
    <derivirana_varijabla naziv="DomainObject.Zapisnik.Oznaka_1">St-49/2023-7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veljače 2023.</izvorni_sadrzaj>
    <derivirana_varijabla naziv="DomainObject.Predmet.DatumIzradeOptuznogAkta_1">1. veljače 2023.</derivirana_varijabla>
  </DomainObject.Predmet.DatumIzradeOptuznogAkta>
  <DomainObject.Predmet.DatumIzradeOptuznogAktaFormated>
    <izvorni_sadrzaj>1.2.2023.</izvorni_sadrzaj>
    <derivirana_varijabla naziv="DomainObject.Predmet.DatumIzradeOptuznogAktaFormated_1">1.2.2023.</derivirana_varijabla>
  </DomainObject.Predmet.DatumIzradeOptuznogAktaFormated>
  <DomainObject.Predmet.DatumOsnivanja>
    <izvorni_sadrzaj>1. veljače 2023.</izvorni_sadrzaj>
    <derivirana_varijabla naziv="DomainObject.Predmet.DatumOsnivanja_1">1.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veljače 2023.</izvorni_sadrzaj>
    <derivirana_varijabla naziv="DomainObject.Predmet.DatumPrimitkaOptuznogAkta_1">1. veljače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St-49/2023</izvorni_sadrzaj>
    <derivirana_varijabla naziv="DomainObject.Predmet.OznakaBroj_1">St-49/2023</derivirana_varijabla>
  </DomainObject.Predmet.OznakaBroj>
  <DomainObject.Predmet.OznakaBrojOptuznogAkta>
    <izvorni_sadrzaj>04-06-23-579</izvorni_sadrzaj>
    <derivirana_varijabla naziv="DomainObject.Predmet.OznakaBrojOptuznogAkta_1">04-06-23-579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MATERIJALI PROMET j.d.o.o. za poslovne usluge</izvorni_sadrzaj>
    <derivirana_varijabla naziv="DomainObject.Predmet.ProtustrankaFormated_1">  MATERIJALI PROMET j.d.o.o. za poslovne usluge</derivirana_varijabla>
  </DomainObject.Predmet.ProtustrankaFormated>
  <DomainObject.Predmet.ProtustrankaFormatedOIB>
    <izvorni_sadrzaj>  MATERIJALI PROMET j.d.o.o. za poslovne usluge, OIB 15300569439</izvorni_sadrzaj>
    <derivirana_varijabla naziv="DomainObject.Predmet.ProtustrankaFormatedOIB_1">  MATERIJALI PROMET j.d.o.o. za poslovne usluge, OIB 15300569439</derivirana_varijabla>
  </DomainObject.Predmet.ProtustrankaFormatedOIB>
  <DomainObject.Predmet.ProtustrankaFormatedWithAdress>
    <izvorni_sadrzaj> MATERIJALI PROMET j.d.o.o. za poslovne usluge, Murvica 1 B, 23000 Murvica</izvorni_sadrzaj>
    <derivirana_varijabla naziv="DomainObject.Predmet.ProtustrankaFormatedWithAdress_1"> MATERIJALI PROMET j.d.o.o. za poslovne usluge, Murvica 1 B, 23000 Murvica</derivirana_varijabla>
  </DomainObject.Predmet.ProtustrankaFormatedWithAdress>
  <DomainObject.Predmet.ProtustrankaFormatedWithAdressOIB>
    <izvorni_sadrzaj> MATERIJALI PROMET j.d.o.o. za poslovne usluge, OIB 15300569439, Murvica 1 B, 23000 Murvica</izvorni_sadrzaj>
    <derivirana_varijabla naziv="DomainObject.Predmet.ProtustrankaFormatedWithAdressOIB_1"> MATERIJALI PROMET j.d.o.o. za poslovne usluge, OIB 15300569439, Murvica 1 B, 23000 Murvica</derivirana_varijabla>
  </DomainObject.Predmet.ProtustrankaFormatedWithAdressOIB>
  <DomainObject.Predmet.ProtustrankaWithAdress>
    <izvorni_sadrzaj>MATERIJALI PROMET j.d.o.o. za poslovne usluge Murvica 1 B, 23000 Murvica</izvorni_sadrzaj>
    <derivirana_varijabla naziv="DomainObject.Predmet.ProtustrankaWithAdress_1">MATERIJALI PROMET j.d.o.o. za poslovne usluge Murvica 1 B, 23000 Murvica</derivirana_varijabla>
  </DomainObject.Predmet.ProtustrankaWithAdress>
  <DomainObject.Predmet.ProtustrankaWithAdressOIB>
    <izvorni_sadrzaj>MATERIJALI PROMET j.d.o.o. za poslovne usluge, OIB 15300569439, Murvica 1 B, 23000 Murvica</izvorni_sadrzaj>
    <derivirana_varijabla naziv="DomainObject.Predmet.ProtustrankaWithAdressOIB_1">MATERIJALI PROMET j.d.o.o. za poslovne usluge, OIB 15300569439, Murvica 1 B, 23000 Murvica</derivirana_varijabla>
  </DomainObject.Predmet.ProtustrankaWithAdressOIB>
  <DomainObject.Predmet.ProtustrankaNazivFormated>
    <izvorni_sadrzaj>MATERIJALI PROMET j.d.o.o. za poslovne usluge</izvorni_sadrzaj>
    <derivirana_varijabla naziv="DomainObject.Predmet.ProtustrankaNazivFormated_1">MATERIJALI PROMET j.d.o.o. za poslovne usluge</derivirana_varijabla>
  </DomainObject.Predmet.ProtustrankaNazivFormated>
  <DomainObject.Predmet.ProtustrankaNazivFormatedOIB>
    <izvorni_sadrzaj>MATERIJALI PROMET j.d.o.o. za poslovne usluge, OIB 15300569439</izvorni_sadrzaj>
    <derivirana_varijabla naziv="DomainObject.Predmet.ProtustrankaNazivFormatedOIB_1">MATERIJALI PROMET j.d.o.o. za poslovne usluge, OIB 15300569439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MATERIJALI PROMET j.d.o.o. za poslovne usluge</item>
    </izvorni_sadrzaj>
    <derivirana_varijabla naziv="DomainObject.Predmet.ProtuStrankaListFormated_1">
      <item>MATERIJALI PROMET j.d.o.o. za poslovne usluge</item>
    </derivirana_varijabla>
  </DomainObject.Predmet.ProtuStrankaListFormated>
  <DomainObject.Predmet.ProtuStrankaListFormatedOIB>
    <izvorni_sadrzaj>
      <item>MATERIJALI PROMET j.d.o.o. za poslovne usluge, OIB 15300569439</item>
    </izvorni_sadrzaj>
    <derivirana_varijabla naziv="DomainObject.Predmet.ProtuStrankaListFormatedOIB_1">
      <item>MATERIJALI PROMET j.d.o.o. za poslovne usluge, OIB 15300569439</item>
    </derivirana_varijabla>
  </DomainObject.Predmet.ProtuStrankaListFormatedOIB>
  <DomainObject.Predmet.ProtuStrankaListFormatedWithAdress>
    <izvorni_sadrzaj>
      <item>MATERIJALI PROMET j.d.o.o. za poslovne usluge, Murvica 1 B, 23000 Murvica</item>
    </izvorni_sadrzaj>
    <derivirana_varijabla naziv="DomainObject.Predmet.ProtuStrankaListFormatedWithAdress_1">
      <item>MATERIJALI PROMET j.d.o.o. za poslovne usluge, Murvica 1 B, 23000 Murvica</item>
    </derivirana_varijabla>
  </DomainObject.Predmet.ProtuStrankaListFormatedWithAdress>
  <DomainObject.Predmet.ProtuStrankaListFormatedWithAdressOIB>
    <izvorni_sadrzaj>
      <item>MATERIJALI PROMET j.d.o.o. za poslovne usluge, OIB 15300569439, Murvica 1 B, 23000 Murvica</item>
    </izvorni_sadrzaj>
    <derivirana_varijabla naziv="DomainObject.Predmet.ProtuStrankaListFormatedWithAdressOIB_1">
      <item>MATERIJALI PROMET j.d.o.o. za poslovne usluge, OIB 15300569439, Murvica 1 B, 23000 Murvica</item>
    </derivirana_varijabla>
  </DomainObject.Predmet.ProtuStrankaListFormatedWithAdressOIB>
  <DomainObject.Predmet.ProtuStrankaListNazivFormated>
    <izvorni_sadrzaj>
      <item>MATERIJALI PROMET j.d.o.o. za poslovne usluge</item>
    </izvorni_sadrzaj>
    <derivirana_varijabla naziv="DomainObject.Predmet.ProtuStrankaListNazivFormated_1">
      <item>MATERIJALI PROMET j.d.o.o. za poslovne usluge</item>
    </derivirana_varijabla>
  </DomainObject.Predmet.ProtuStrankaListNazivFormated>
  <DomainObject.Predmet.ProtuStrankaListNazivFormatedOIB>
    <izvorni_sadrzaj>
      <item>MATERIJALI PROMET j.d.o.o. za poslovne usluge, OIB 15300569439</item>
    </izvorni_sadrzaj>
    <derivirana_varijabla naziv="DomainObject.Predmet.ProtuStrankaListNazivFormatedOIB_1">
      <item>MATERIJALI PROMET j.d.o.o. za poslovne usluge, OIB 15300569439</item>
    </derivirana_varijabla>
  </DomainObject.Predmet.ProtuStrankaListNazivFormatedOIB>
  <DomainObject.Predmet.OstaliListFormated>
    <izvorni_sadrzaj>
      <item>Ante Marić</item>
    </izvorni_sadrzaj>
    <derivirana_varijabla naziv="DomainObject.Predmet.OstaliListFormated_1">
      <item>Ante Marić</item>
    </derivirana_varijabla>
  </DomainObject.Predmet.OstaliListFormated>
  <DomainObject.Predmet.OstaliListFormatedOIB>
    <izvorni_sadrzaj>
      <item>Ante Marić, OIB 63338306849</item>
    </izvorni_sadrzaj>
    <derivirana_varijabla naziv="DomainObject.Predmet.OstaliListFormatedOIB_1">
      <item>Ante Marić, OIB 63338306849</item>
    </derivirana_varijabla>
  </DomainObject.Predmet.OstaliListFormatedOIB>
  <DomainObject.Predmet.OstaliListFormatedWithAdress>
    <izvorni_sadrzaj>
      <item>Ante Marić, Trg Dr.franje Tuđmana 4, 43500 Daruvar</item>
    </izvorni_sadrzaj>
    <derivirana_varijabla naziv="DomainObject.Predmet.OstaliListFormatedWithAdress_1">
      <item>Ante Marić, Trg Dr.franje Tuđmana 4, 43500 Daruvar</item>
    </derivirana_varijabla>
  </DomainObject.Predmet.OstaliListFormatedWithAdress>
  <DomainObject.Predmet.OstaliListFormatedWithAdressOIB>
    <izvorni_sadrzaj>
      <item>Ante Marić, OIB 63338306849, Trg Dr.franje Tuđmana 4, 43500 Daruvar</item>
    </izvorni_sadrzaj>
    <derivirana_varijabla naziv="DomainObject.Predmet.OstaliListFormatedWithAdressOIB_1">
      <item>Ante Marić, OIB 63338306849, Trg Dr.franje Tuđmana 4, 43500 Daruvar</item>
    </derivirana_varijabla>
  </DomainObject.Predmet.OstaliListFormatedWithAdressOIB>
  <DomainObject.Predmet.OstaliListNazivFormated>
    <izvorni_sadrzaj>
      <item>Ante Marić</item>
    </izvorni_sadrzaj>
    <derivirana_varijabla naziv="DomainObject.Predmet.OstaliListNazivFormated_1">
      <item>Ante Marić</item>
    </derivirana_varijabla>
  </DomainObject.Predmet.OstaliListNazivFormated>
  <DomainObject.Predmet.OstaliListNazivFormatedOIB>
    <izvorni_sadrzaj>
      <item>Ante Marić, OIB 63338306849</item>
    </izvorni_sadrzaj>
    <derivirana_varijabla naziv="DomainObject.Predmet.OstaliListNazivFormatedOIB_1">
      <item>Ante Marić, OIB 63338306849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ožujka 2023.</izvorni_sadrzaj>
    <derivirana_varijabla naziv="DomainObject.Datum_1">1. ožujka 2023.</derivirana_varijabla>
  </DomainObject.Datum>
  <DomainObject.PoslovniBrojDokumenta>
    <izvorni_sadrzaj>St-49/2023-7</izvorni_sadrzaj>
    <derivirana_varijabla naziv="DomainObject.PoslovniBrojDokumenta_1">St-49/2023-7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MATERIJALI PROMET j.d.o.o. za poslovne usluge</izvorni_sadrzaj>
    <derivirana_varijabla naziv="DomainObject.Predmet.ProtustrankaIDrugi_1">MATERIJALI PROMET j.d.o.o. za poslovne usluge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MATERIJALI PROMET j.d.o.o. za poslovne usluge, OIB 15300569439, Murvica 1 B, 23000 Murvica</izvorni_sadrzaj>
    <derivirana_varijabla naziv="DomainObject.Predmet.ProtustrankaIDrugiAdressOIB_1">MATERIJALI PROMET j.d.o.o. za poslovne usluge, OIB 15300569439, Murvica 1 B, 23000 Murvica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MATERIJALI PROMET j.d.o.o. za poslovne usluge</item>
      <item>Financijska agencija (FINA)</item>
      <item>Ante Marić</item>
    </izvorni_sadrzaj>
    <derivirana_varijabla naziv="DomainObject.Predmet.SudioniciListNaziv_1">
      <item>MATERIJALI PROMET j.d.o.o. za poslovne usluge</item>
      <item>Financijska agencija (FINA)</item>
      <item>Ante Marić</item>
    </derivirana_varijabla>
  </DomainObject.Predmet.SudioniciListNaziv>
  <DomainObject.Predmet.SudioniciListAdressOIB>
    <izvorni_sadrzaj>
      <item>MATERIJALI PROMET j.d.o.o. za poslovne usluge, OIB 15300569439, Murvica 1 B,23000 Murvica</item>
      <item>Financijska agencija (FINA), OIB 85821130368, IVANA DANILA 4,23000 Zadar</item>
      <item>Ante Marić, OIB 63338306849, Trg Dr.franje Tuđmana 4,43500 Daruvar</item>
    </izvorni_sadrzaj>
    <derivirana_varijabla naziv="DomainObject.Predmet.SudioniciListAdressOIB_1">
      <item>MATERIJALI PROMET j.d.o.o. za poslovne usluge, OIB 15300569439, Murvica 1 B,23000 Murvica</item>
      <item>Financijska agencija (FINA), OIB 85821130368, IVANA DANILA 4,23000 Zadar</item>
      <item>Ante Marić, OIB 63338306849, Trg Dr.franje Tuđmana 4,43500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15300569439</item>
      <item>, OIB 85821130368</item>
      <item>, OIB 63338306849</item>
    </izvorni_sadrzaj>
    <derivirana_varijabla naziv="DomainObject.Predmet.SudioniciListNazivOIB_1">
      <item>, OIB 15300569439</item>
      <item>, OIB 85821130368</item>
      <item>, OIB 63338306849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veljače 2023.</izvorni_sadrzaj>
    <derivirana_varijabla naziv="DomainObject.Predmet.DatumPocetkaProcesa_1">1. veljače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C919B1-2CA5-4A48-B1E8-31F5F763FEA5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117</properties:Words>
  <properties:Characters>616</properties:Characters>
  <properties:Lines>44</properties:Lines>
  <properties:Paragraphs>16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760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2023-02-28T13:34:00Z</dcterms:created>
  <dc:creator>Ardena Bajlo</dc:creator>
  <cp:lastModifiedBy>Ante Rubelj</cp:lastModifiedBy>
  <cp:lastPrinted>2023-03-01T08:27:00Z</cp:lastPrinted>
  <dcterms:modified xmlns:xsi="http://www.w3.org/2001/XMLSchema-instance" xsi:type="dcterms:W3CDTF">2023-03-01T08:46:00Z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St-49/2023-7 / Zapisnik - Ročište radi izjašnjenja o prijedlogu za otvaranje steč.post (1 St-49-2023-povodom prijedloga za otvaranje stečaja-1.3.23.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